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Witham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Witham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Witham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Witham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Witham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Witham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Witham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Witham is estimated to be </w:t>
      </w:r>
      <w:r w:rsidRPr="00773DF7">
        <w:rPr>
          <w:rFonts w:ascii="Libre Franklin Light" w:eastAsia="Times New Roman" w:hAnsi="Libre Franklin Light" w:cs="Calibri Light"/>
          <w:b/>
          <w:bCs/>
          <w:color w:val="C45911" w:themeColor="accent2" w:themeShade="BF"/>
        </w:rPr>
        <w:t xml:space="preserve">£1,252,488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Witham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Witham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Witham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Witham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t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Witham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t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Witham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Witham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t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Witham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Witham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Witham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Witham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Witham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Witham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£1,252,488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Witham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£20,401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£421,904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£30,224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£755,875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£1,252,488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Witham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Witham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Witham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Witham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Witham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Witham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Witham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Witham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809C32-002B-4A3D-9DE6-F2AD06F3468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